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6DA42FC3"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CF0A32" w:rsidRPr="00CF0A32">
        <w:rPr>
          <w:bCs/>
          <w:noProof w:val="0"/>
          <w:sz w:val="24"/>
          <w:szCs w:val="24"/>
        </w:rPr>
        <w:t>24102</w:t>
      </w:r>
      <w:r w:rsidR="00344E0F">
        <w:rPr>
          <w:bCs/>
          <w:noProof w:val="0"/>
          <w:sz w:val="24"/>
          <w:szCs w:val="24"/>
        </w:rPr>
        <w:t>2</w:t>
      </w:r>
      <w:r w:rsidR="000E01F7">
        <w:rPr>
          <w:bCs/>
          <w:noProof w:val="0"/>
          <w:sz w:val="24"/>
          <w:szCs w:val="24"/>
        </w:rPr>
        <w:t>4</w:t>
      </w:r>
    </w:p>
    <w:p w14:paraId="24AC828D" w14:textId="56B3784C"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2B98C" w:rsidR="001E41F3" w:rsidRPr="00410371" w:rsidRDefault="00477FD7" w:rsidP="004660BE">
            <w:pPr>
              <w:pStyle w:val="CRCoverPage"/>
              <w:spacing w:after="0"/>
              <w:jc w:val="center"/>
              <w:rPr>
                <w:b/>
                <w:noProof/>
                <w:sz w:val="28"/>
              </w:rPr>
            </w:pPr>
            <w:r w:rsidRPr="00477FD7">
              <w:rPr>
                <w:b/>
                <w:noProof/>
                <w:sz w:val="28"/>
              </w:rPr>
              <w:t>23.50</w:t>
            </w:r>
            <w:r w:rsidR="004660B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1FF2E" w:rsidR="001E41F3" w:rsidRPr="00410371" w:rsidRDefault="00F76A53" w:rsidP="008E4DCF">
            <w:pPr>
              <w:pStyle w:val="CRCoverPage"/>
              <w:spacing w:after="0"/>
              <w:jc w:val="center"/>
              <w:rPr>
                <w:noProof/>
              </w:rPr>
            </w:pPr>
            <w:r>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9E8F9" w:rsidR="00F25D98" w:rsidRPr="0029335D" w:rsidRDefault="00F76A53"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9AD05" w:rsidR="001E41F3" w:rsidRDefault="00CF0A32" w:rsidP="007E2B39">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8C5B7" w:rsidR="001E41F3" w:rsidRDefault="00CF0A32">
            <w:pPr>
              <w:pStyle w:val="CRCoverPage"/>
              <w:spacing w:after="0"/>
              <w:ind w:left="100"/>
              <w:rPr>
                <w:noProof/>
              </w:rPr>
            </w:pPr>
            <w:r w:rsidRPr="00CF0A32">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5EE57" w:rsidR="001E41F3" w:rsidRDefault="000247D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Default="00274F25" w:rsidP="00274F25">
            <w:pPr>
              <w:rPr>
                <w:rFonts w:ascii="Arial" w:eastAsia="맑은 고딕" w:hAnsi="Arial"/>
                <w:noProof/>
                <w:lang w:eastAsia="ko-KR"/>
              </w:rPr>
            </w:pPr>
            <w:r>
              <w:rPr>
                <w:rFonts w:ascii="Arial" w:eastAsia="맑은 고딕" w:hAnsi="Arial"/>
                <w:noProof/>
                <w:lang w:eastAsia="ko-KR"/>
              </w:rPr>
              <w:t>During</w:t>
            </w:r>
            <w:r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w:t>
            </w:r>
            <w:r w:rsidR="007C272E">
              <w:rPr>
                <w:rFonts w:ascii="Arial" w:eastAsia="맑은 고딕" w:hAnsi="Arial"/>
                <w:noProof/>
                <w:lang w:eastAsia="ko-KR"/>
              </w:rPr>
              <w:t>.</w:t>
            </w:r>
          </w:p>
          <w:p w14:paraId="708AA7DE" w14:textId="46FCE989" w:rsidR="00274F25" w:rsidRPr="007C272E" w:rsidRDefault="007C272E" w:rsidP="00274F25">
            <w:pPr>
              <w:rPr>
                <w:rFonts w:ascii="Arial" w:eastAsia="맑은 고딕" w:hAnsi="Arial"/>
                <w:noProof/>
                <w:lang w:eastAsia="ko-KR"/>
              </w:rPr>
            </w:pPr>
            <w:r>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B32B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Default="002F02A6" w:rsidP="002F02A6">
            <w:pPr>
              <w:pStyle w:val="CRCoverPage"/>
              <w:numPr>
                <w:ilvl w:val="0"/>
                <w:numId w:val="21"/>
              </w:numPr>
              <w:spacing w:after="0"/>
              <w:rPr>
                <w:rFonts w:eastAsia="맑은 고딕"/>
                <w:noProof/>
                <w:lang w:eastAsia="ko-KR"/>
              </w:rPr>
            </w:pPr>
            <w:r>
              <w:rPr>
                <w:rFonts w:eastAsia="맑은 고딕"/>
                <w:noProof/>
                <w:lang w:eastAsia="ko-KR"/>
              </w:rPr>
              <w:t>UE indicates the S-NSSAI according to the URSP rule during PDN connection establishment in EPC.</w:t>
            </w:r>
          </w:p>
          <w:p w14:paraId="6AF2ABF5" w14:textId="45BF9325" w:rsidR="002F02A6" w:rsidRDefault="002F02A6" w:rsidP="002F02A6">
            <w:pPr>
              <w:pStyle w:val="CRCoverPage"/>
              <w:numPr>
                <w:ilvl w:val="0"/>
                <w:numId w:val="21"/>
              </w:numPr>
              <w:spacing w:after="0"/>
              <w:rPr>
                <w:rFonts w:eastAsia="맑은 고딕"/>
                <w:noProof/>
                <w:lang w:eastAsia="ko-KR"/>
              </w:rPr>
            </w:pPr>
            <w:r>
              <w:rPr>
                <w:rFonts w:eastAsia="맑은 고딕"/>
                <w:noProof/>
                <w:lang w:eastAsia="ko-KR"/>
              </w:rPr>
              <w:t>SMF+PGW-C takes into account the S-NSSAI indicated by the UE when select a S-NSSAI for the PDN connection.</w:t>
            </w:r>
          </w:p>
          <w:p w14:paraId="31C656EC" w14:textId="5B815B9A" w:rsidR="00274F25" w:rsidRPr="00850D31" w:rsidRDefault="002F02A6" w:rsidP="00FD3B87">
            <w:pPr>
              <w:pStyle w:val="CRCoverPage"/>
              <w:numPr>
                <w:ilvl w:val="0"/>
                <w:numId w:val="21"/>
              </w:numPr>
              <w:spacing w:after="0"/>
              <w:rPr>
                <w:noProof/>
              </w:rPr>
            </w:pPr>
            <w:r>
              <w:rPr>
                <w:rFonts w:eastAsia="맑은 고딕"/>
                <w:noProof/>
                <w:lang w:eastAsia="ko-KR"/>
              </w:rPr>
              <w:t xml:space="preserve">When UE moves from EPS to 5GS and the UE received a S-NSSAI from the SMF+PGW-C which is different from the UE indicated to the SMF+PGW-C, the UE shall re-evaluate the URSP rule and </w:t>
            </w:r>
            <w:r w:rsidR="00FD3B87">
              <w:rPr>
                <w:rFonts w:eastAsia="맑은 고딕"/>
                <w:noProof/>
                <w:lang w:eastAsia="ko-KR"/>
              </w:rPr>
              <w:t>proceed corresponding procedures. If there is no more traffic left for the PDN Connection (which is associated with the S-NSSAI not match with URSP rule), the UE may request release of the session to the network.</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B32BD" w:rsidRDefault="00274F25" w:rsidP="00274F25">
            <w:pPr>
              <w:pStyle w:val="CRCoverPage"/>
              <w:spacing w:after="0"/>
              <w:rPr>
                <w:noProof/>
                <w:color w:val="FF0000"/>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B32BD" w:rsidRDefault="00274F25" w:rsidP="00274F25">
            <w:pPr>
              <w:pStyle w:val="CRCoverPage"/>
              <w:spacing w:after="0"/>
              <w:ind w:left="100"/>
              <w:rPr>
                <w:noProof/>
                <w:color w:val="FF0000"/>
              </w:rPr>
            </w:pPr>
            <w:r w:rsidRPr="00BA294C">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CEC11" w:rsidR="001E41F3" w:rsidRPr="00EB5CA4" w:rsidRDefault="00062043" w:rsidP="00FD3B87">
            <w:pPr>
              <w:pStyle w:val="CRCoverPage"/>
              <w:spacing w:after="0"/>
              <w:ind w:left="100"/>
              <w:rPr>
                <w:noProof/>
              </w:rPr>
            </w:pPr>
            <w:r>
              <w:t>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A70821" w14:textId="77777777" w:rsidR="00E05383" w:rsidRPr="003D4ABF" w:rsidRDefault="00E05383" w:rsidP="00E05383">
      <w:pPr>
        <w:pStyle w:val="40"/>
      </w:pPr>
      <w:bookmarkStart w:id="11" w:name="_Toc178072881"/>
      <w:bookmarkStart w:id="12" w:name="_Toc178073251"/>
      <w:bookmarkEnd w:id="1"/>
      <w:bookmarkEnd w:id="2"/>
      <w:bookmarkEnd w:id="3"/>
      <w:bookmarkEnd w:id="4"/>
      <w:bookmarkEnd w:id="5"/>
      <w:bookmarkEnd w:id="6"/>
      <w:bookmarkEnd w:id="7"/>
      <w:bookmarkEnd w:id="8"/>
      <w:bookmarkEnd w:id="9"/>
      <w:bookmarkEnd w:id="10"/>
      <w:r w:rsidRPr="003D4ABF">
        <w:t>6.6.2.3</w:t>
      </w:r>
      <w:r w:rsidRPr="003D4ABF">
        <w:tab/>
        <w:t>UE procedure for associating applications to PDU Sessions based on URSP</w:t>
      </w:r>
      <w:bookmarkEnd w:id="12"/>
    </w:p>
    <w:p w14:paraId="19EFD2DA" w14:textId="77777777" w:rsidR="00E05383" w:rsidRPr="003D4ABF" w:rsidRDefault="00E05383" w:rsidP="00E05383">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2078A826" w14:textId="77777777" w:rsidR="00E05383" w:rsidRPr="003D4ABF" w:rsidRDefault="00E05383" w:rsidP="00E05383">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4FD78110" w14:textId="77777777" w:rsidR="00E05383" w:rsidRPr="003D4ABF" w:rsidRDefault="00E05383" w:rsidP="00E05383">
      <w:pPr>
        <w:pStyle w:val="B1"/>
      </w:pPr>
      <w:r w:rsidRPr="003D4ABF">
        <w:t>-</w:t>
      </w:r>
      <w:r w:rsidRPr="003D4ABF">
        <w:tab/>
        <w:t>For a component which only contains one value (e.g. SSC mode), the value of the PDU Session has to be identical to the value specified in the Route Selection Descriptor.</w:t>
      </w:r>
    </w:p>
    <w:p w14:paraId="197F12B0" w14:textId="77777777" w:rsidR="00E05383" w:rsidRPr="003D4ABF" w:rsidRDefault="00E05383" w:rsidP="00E05383">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3AFCB58A" w14:textId="77777777" w:rsidR="00E05383" w:rsidRPr="003D4ABF" w:rsidRDefault="00E05383" w:rsidP="00E05383">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BCD538A" w14:textId="77777777" w:rsidR="00E05383" w:rsidRPr="003D4ABF" w:rsidRDefault="00E05383" w:rsidP="00E05383">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5F0A97E4" w14:textId="77777777" w:rsidR="00E05383" w:rsidRPr="003D4ABF" w:rsidRDefault="00E05383" w:rsidP="00E05383">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3471FFF6" w14:textId="77777777" w:rsidR="00E05383" w:rsidRPr="003D4ABF" w:rsidRDefault="00E05383" w:rsidP="00E05383">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4755D0E" w14:textId="77777777" w:rsidR="00E05383" w:rsidRPr="003D4ABF" w:rsidRDefault="00E05383" w:rsidP="00E05383">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57FB002" w14:textId="77777777" w:rsidR="00E05383" w:rsidRPr="003D4ABF" w:rsidRDefault="00E05383" w:rsidP="00E05383">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903955" w14:textId="77777777" w:rsidR="00E05383" w:rsidRPr="003D4ABF" w:rsidRDefault="00E05383" w:rsidP="00E05383">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3DF44E6A" w14:textId="77777777" w:rsidR="00E05383" w:rsidRDefault="00E05383" w:rsidP="00E05383">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60711EDC" w14:textId="77777777" w:rsidR="00E05383" w:rsidRDefault="00E05383" w:rsidP="00E05383">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6EB9BC67" w14:textId="77777777" w:rsidR="00E05383" w:rsidRPr="003D4ABF" w:rsidRDefault="00E05383" w:rsidP="00E05383">
      <w:r w:rsidRPr="003D4ABF">
        <w:lastRenderedPageBreak/>
        <w:t>The UE receives the updated URSP rules and (re-)evaluates their validities in a timely manner when certain conditions are met, for example:</w:t>
      </w:r>
    </w:p>
    <w:p w14:paraId="667DBD7E" w14:textId="77777777" w:rsidR="00E05383" w:rsidRPr="003D4ABF" w:rsidRDefault="00E05383" w:rsidP="00E05383">
      <w:pPr>
        <w:pStyle w:val="B1"/>
      </w:pPr>
      <w:r w:rsidRPr="003D4ABF">
        <w:t>-</w:t>
      </w:r>
      <w:r w:rsidRPr="003D4ABF">
        <w:tab/>
      </w:r>
      <w:proofErr w:type="gramStart"/>
      <w:r w:rsidRPr="003D4ABF">
        <w:t>the</w:t>
      </w:r>
      <w:proofErr w:type="gramEnd"/>
      <w:r w:rsidRPr="003D4ABF">
        <w:t xml:space="preserve"> URSP is updated by the PCF;</w:t>
      </w:r>
    </w:p>
    <w:p w14:paraId="00DB7134" w14:textId="77777777" w:rsidR="00E05383" w:rsidRPr="003D4ABF" w:rsidRDefault="00E05383" w:rsidP="00E05383">
      <w:pPr>
        <w:pStyle w:val="B1"/>
      </w:pPr>
      <w:r w:rsidRPr="003D4ABF">
        <w:t>-</w:t>
      </w:r>
      <w:r w:rsidRPr="003D4ABF">
        <w:tab/>
      </w:r>
      <w:proofErr w:type="gramStart"/>
      <w:r w:rsidRPr="003D4ABF">
        <w:t>the</w:t>
      </w:r>
      <w:proofErr w:type="gramEnd"/>
      <w:r w:rsidRPr="003D4ABF">
        <w:t xml:space="preserve"> UE moves from EPC to 5GC;</w:t>
      </w:r>
    </w:p>
    <w:p w14:paraId="7D9296FA" w14:textId="77777777" w:rsidR="00E05383" w:rsidRPr="003D4ABF" w:rsidRDefault="00E05383" w:rsidP="00E05383">
      <w:pPr>
        <w:pStyle w:val="B1"/>
      </w:pPr>
      <w:r w:rsidRPr="003D4ABF">
        <w:t>-</w:t>
      </w:r>
      <w:r w:rsidRPr="003D4ABF">
        <w:tab/>
      </w:r>
      <w:proofErr w:type="gramStart"/>
      <w:r w:rsidRPr="003D4ABF">
        <w:t>change</w:t>
      </w:r>
      <w:proofErr w:type="gramEnd"/>
      <w:r w:rsidRPr="003D4ABF">
        <w:t xml:space="preserve"> of Allowed NSSAI or Configured NSSAI;</w:t>
      </w:r>
    </w:p>
    <w:p w14:paraId="7BB6F2C6" w14:textId="77777777" w:rsidR="00E05383" w:rsidRPr="003D4ABF" w:rsidRDefault="00E05383" w:rsidP="00E05383">
      <w:pPr>
        <w:pStyle w:val="B1"/>
      </w:pPr>
      <w:r w:rsidRPr="003D4ABF">
        <w:t>-</w:t>
      </w:r>
      <w:r w:rsidRPr="003D4ABF">
        <w:tab/>
      </w:r>
      <w:proofErr w:type="gramStart"/>
      <w:r w:rsidRPr="003D4ABF">
        <w:t>change</w:t>
      </w:r>
      <w:proofErr w:type="gramEnd"/>
      <w:r w:rsidRPr="003D4ABF">
        <w:t xml:space="preserve"> of LADN DNN availability;</w:t>
      </w:r>
    </w:p>
    <w:p w14:paraId="348C8859" w14:textId="77777777" w:rsidR="00E05383" w:rsidRDefault="00E05383" w:rsidP="00E05383">
      <w:pPr>
        <w:pStyle w:val="B1"/>
      </w:pPr>
      <w:r>
        <w:t>-</w:t>
      </w:r>
      <w:r>
        <w:tab/>
      </w:r>
      <w:proofErr w:type="gramStart"/>
      <w:r>
        <w:t>change</w:t>
      </w:r>
      <w:proofErr w:type="gramEnd"/>
      <w:r>
        <w:t xml:space="preserve"> of PLMN;</w:t>
      </w:r>
    </w:p>
    <w:p w14:paraId="0E577FE6" w14:textId="77777777" w:rsidR="00E05383" w:rsidRPr="003D4ABF" w:rsidRDefault="00E05383" w:rsidP="00E05383">
      <w:pPr>
        <w:pStyle w:val="B1"/>
      </w:pPr>
      <w:r w:rsidRPr="003D4ABF">
        <w:t>-</w:t>
      </w:r>
      <w:r w:rsidRPr="003D4ABF">
        <w:tab/>
        <w:t>UE registers over 3GPP or non-3GPP access;</w:t>
      </w:r>
    </w:p>
    <w:p w14:paraId="4DD24B8F" w14:textId="77777777" w:rsidR="00E05383" w:rsidRPr="003D4ABF" w:rsidRDefault="00E05383" w:rsidP="00E05383">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17A97ED9" w14:textId="77777777" w:rsidR="00E05383" w:rsidRPr="003D4ABF" w:rsidRDefault="00E05383" w:rsidP="00E05383">
      <w:pPr>
        <w:pStyle w:val="B1"/>
      </w:pPr>
      <w:r w:rsidRPr="003D4ABF">
        <w:t>-</w:t>
      </w:r>
      <w:r w:rsidRPr="003D4ABF">
        <w:tab/>
        <w:t>UE establishes connection to a WLAN access.</w:t>
      </w:r>
    </w:p>
    <w:p w14:paraId="5C7412C3" w14:textId="77777777" w:rsidR="00E05383" w:rsidRPr="003D4ABF" w:rsidRDefault="00E05383" w:rsidP="00E05383">
      <w:r w:rsidRPr="003D4ABF">
        <w:t>Details of the conditions are defined by TS</w:t>
      </w:r>
      <w:r>
        <w:t> </w:t>
      </w:r>
      <w:r w:rsidRPr="003D4ABF">
        <w:t>24.526</w:t>
      </w:r>
      <w:r>
        <w:t> </w:t>
      </w:r>
      <w:r w:rsidRPr="003D4ABF">
        <w:t>[19].</w:t>
      </w:r>
    </w:p>
    <w:p w14:paraId="6C00AB10" w14:textId="77777777" w:rsidR="00E05383" w:rsidRPr="003D4ABF" w:rsidRDefault="00E05383" w:rsidP="00E05383">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0AF780D" w14:textId="77777777" w:rsidR="00E05383" w:rsidRPr="003D4ABF" w:rsidRDefault="00E05383" w:rsidP="00E05383">
      <w:r w:rsidRPr="003D4ABF">
        <w:t>The Route Selection Descriptor of a URSP rule shall be only considered valid if all of the following conditions are fulfilled:</w:t>
      </w:r>
    </w:p>
    <w:p w14:paraId="169D72A7" w14:textId="77777777" w:rsidR="00E05383" w:rsidRPr="003D4ABF" w:rsidRDefault="00E05383" w:rsidP="00E05383">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314421BF" w14:textId="77777777" w:rsidR="00E05383" w:rsidRPr="003D4ABF" w:rsidRDefault="00E05383" w:rsidP="00E05383">
      <w:pPr>
        <w:pStyle w:val="B1"/>
      </w:pPr>
      <w:r>
        <w:t>2)</w:t>
      </w:r>
      <w:r w:rsidRPr="003D4ABF">
        <w:tab/>
        <w:t>If any DNN is present and the DNN is an LADN DNN, the UE is in the area of availability of this LADN.</w:t>
      </w:r>
    </w:p>
    <w:p w14:paraId="1DCF7541" w14:textId="77777777" w:rsidR="00E05383" w:rsidRPr="003D4ABF" w:rsidRDefault="00E05383" w:rsidP="00E05383">
      <w:pPr>
        <w:pStyle w:val="B1"/>
      </w:pPr>
      <w:r>
        <w:t>3)</w:t>
      </w:r>
      <w:r w:rsidRPr="003D4ABF">
        <w:tab/>
        <w:t>If Access Type preference is present and set to Multi-Access, the UE supports ATSSS.</w:t>
      </w:r>
    </w:p>
    <w:p w14:paraId="3AD2026D" w14:textId="77777777" w:rsidR="00E05383" w:rsidRPr="003D4ABF" w:rsidRDefault="00E05383" w:rsidP="00E05383">
      <w:pPr>
        <w:pStyle w:val="B1"/>
      </w:pPr>
      <w:r>
        <w:t>4)</w:t>
      </w:r>
      <w:r w:rsidRPr="003D4ABF">
        <w:tab/>
        <w:t>If a Time Window is present and the time matches what is indicated in the Time Window.</w:t>
      </w:r>
    </w:p>
    <w:p w14:paraId="25B3D1D6" w14:textId="77777777" w:rsidR="00E05383" w:rsidRPr="003D4ABF" w:rsidRDefault="00E05383" w:rsidP="00E05383">
      <w:pPr>
        <w:pStyle w:val="B1"/>
      </w:pPr>
      <w:r>
        <w:t>5)</w:t>
      </w:r>
      <w:r w:rsidRPr="003D4ABF">
        <w:tab/>
        <w:t>If a Location Criteria is present and the UE location matches what is indicated in the Location Criteria.</w:t>
      </w:r>
    </w:p>
    <w:p w14:paraId="7E85C818" w14:textId="77777777" w:rsidR="00E05383" w:rsidRPr="003D4ABF" w:rsidRDefault="00E05383" w:rsidP="00E05383">
      <w:pPr>
        <w:pStyle w:val="B1"/>
      </w:pPr>
      <w:r>
        <w:t>6)</w:t>
      </w:r>
      <w:r w:rsidRPr="003D4ABF">
        <w:tab/>
        <w:t xml:space="preserve">If </w:t>
      </w:r>
      <w:proofErr w:type="spellStart"/>
      <w:r w:rsidRPr="003D4ABF">
        <w:t>ProSe</w:t>
      </w:r>
      <w:proofErr w:type="spellEnd"/>
      <w:r w:rsidRPr="003D4ABF">
        <w:t xml:space="preserve"> Layer-3 UE-to-Network Relay </w:t>
      </w:r>
      <w:proofErr w:type="gramStart"/>
      <w:r w:rsidRPr="003D4ABF">
        <w:t>Offload</w:t>
      </w:r>
      <w:proofErr w:type="gramEnd"/>
      <w:r w:rsidRPr="003D4ABF">
        <w:t xml:space="preserve">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6D5A3A40" w14:textId="77777777" w:rsidR="00E05383" w:rsidRPr="003D4ABF" w:rsidRDefault="00E05383" w:rsidP="00E05383">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39799B11" w14:textId="77777777" w:rsidR="00E05383" w:rsidRDefault="00E05383" w:rsidP="00E05383">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093EB1B9" w14:textId="77777777" w:rsidR="00E05383" w:rsidRPr="003D4ABF" w:rsidRDefault="00E05383" w:rsidP="00E05383">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534B1D1" w14:textId="77777777" w:rsidR="00E05383" w:rsidRPr="003D4ABF" w:rsidRDefault="00E05383" w:rsidP="00E05383">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11966DD4" w14:textId="77777777" w:rsidR="00E05383" w:rsidRPr="003D4ABF" w:rsidRDefault="00E05383" w:rsidP="00E05383">
      <w:pPr>
        <w:pStyle w:val="B1"/>
      </w:pPr>
      <w:r w:rsidRPr="003D4ABF">
        <w:t>-</w:t>
      </w:r>
      <w:r w:rsidRPr="003D4ABF">
        <w:tab/>
      </w:r>
      <w:proofErr w:type="gramStart"/>
      <w:r w:rsidRPr="003D4ABF">
        <w:t>periodic</w:t>
      </w:r>
      <w:proofErr w:type="gramEnd"/>
      <w:r w:rsidRPr="003D4ABF">
        <w:t xml:space="preserve"> re-evaluation based on UE implementation;</w:t>
      </w:r>
    </w:p>
    <w:p w14:paraId="53001BC1" w14:textId="77777777" w:rsidR="00E05383" w:rsidRPr="003D4ABF" w:rsidRDefault="00E05383" w:rsidP="00E05383">
      <w:pPr>
        <w:pStyle w:val="B1"/>
      </w:pPr>
      <w:r w:rsidRPr="003D4ABF">
        <w:t>-</w:t>
      </w:r>
      <w:r w:rsidRPr="003D4ABF">
        <w:tab/>
        <w:t>an existing PDU Session that is used for routing traffic of an application</w:t>
      </w:r>
      <w:r>
        <w:t>/PIN</w:t>
      </w:r>
      <w:r w:rsidRPr="003D4ABF">
        <w:t xml:space="preserve"> based on a URSP rule is released;</w:t>
      </w:r>
    </w:p>
    <w:p w14:paraId="4635AEBA" w14:textId="77777777" w:rsidR="00E05383" w:rsidRPr="003D4ABF" w:rsidRDefault="00E05383" w:rsidP="00E05383">
      <w:pPr>
        <w:pStyle w:val="B1"/>
      </w:pPr>
      <w:r w:rsidRPr="003D4ABF">
        <w:lastRenderedPageBreak/>
        <w:t>-</w:t>
      </w:r>
      <w:r w:rsidRPr="003D4ABF">
        <w:tab/>
        <w:t>The expiration of Time Window in Route Selection Validation Criteria, i.e. the expiration of Time Window, or UE's location no longer matches the Location Criteria.</w:t>
      </w:r>
    </w:p>
    <w:p w14:paraId="147CF9D4" w14:textId="77777777" w:rsidR="00E05383" w:rsidRPr="003D4ABF" w:rsidRDefault="00E05383" w:rsidP="00E05383">
      <w:pPr>
        <w:pStyle w:val="B1"/>
      </w:pPr>
      <w:r>
        <w:t>-</w:t>
      </w:r>
      <w:r>
        <w:tab/>
      </w:r>
      <w:proofErr w:type="gramStart"/>
      <w:r>
        <w:t>change</w:t>
      </w:r>
      <w:proofErr w:type="gramEnd"/>
      <w:r>
        <w:t xml:space="preserve"> of PLMN.</w:t>
      </w:r>
    </w:p>
    <w:p w14:paraId="1988EED8" w14:textId="77777777" w:rsidR="00E05383" w:rsidRPr="003D4ABF" w:rsidRDefault="00E05383" w:rsidP="00E05383">
      <w:pPr>
        <w:pStyle w:val="NO"/>
      </w:pPr>
      <w:r w:rsidRPr="003D4ABF">
        <w:t>NOTE 4:</w:t>
      </w:r>
      <w:r w:rsidRPr="003D4ABF">
        <w:tab/>
        <w:t>It is up to UE implementation to avoid frequent re-evaluation due to location change.</w:t>
      </w:r>
    </w:p>
    <w:p w14:paraId="353F8A1E" w14:textId="07879BD0" w:rsidR="00E05383" w:rsidRDefault="00E05383" w:rsidP="00E05383">
      <w:pPr>
        <w:rPr>
          <w:ins w:id="13" w:author="Samsung" w:date="2024-10-04T21:16:00Z"/>
        </w:rPr>
      </w:pPr>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78712977" w14:textId="3D6CB54C" w:rsidR="00E05383" w:rsidRPr="003D4ABF" w:rsidDel="00E05383" w:rsidRDefault="00E05383" w:rsidP="00E05383">
      <w:pPr>
        <w:rPr>
          <w:del w:id="14" w:author="Samsung" w:date="2024-10-04T21:16:00Z"/>
        </w:rPr>
      </w:pPr>
      <w:ins w:id="15" w:author="Samsung" w:date="2024-10-04T21:16:00Z">
        <w:r>
          <w:rPr>
            <w:rFonts w:eastAsia="맑은 고딕" w:hint="eastAsia"/>
            <w:lang w:eastAsia="ko-KR"/>
          </w:rPr>
          <w:t xml:space="preserve">If the </w:t>
        </w:r>
        <w:r>
          <w:rPr>
            <w:rFonts w:eastAsia="맑은 고딕"/>
            <w:lang w:eastAsia="ko-KR"/>
          </w:rPr>
          <w:t xml:space="preserve">UE selected and provided to SMF+PGW-C a S-NSSAI for the APN based on the URSP rule evaluation and received a S-NSSAI from the SMF+PGW-C that is different from the UE provided, the UE shall evaluate the URSP rules when the UE moves from EPC to 5GC. This re-evaluation leads to a change of the application to PDU Session association, and the application needs to be associated with another PDU Session or a new PDU Session needs to be established. The UE may initiate </w:t>
        </w:r>
        <w:r>
          <w:t>PDU Session Release procedure for the PDN Connection associated with the S-NSSAI different from the URSP rules, if there is no application traffic to be routed to that PDN Connection. See in clause 5.15.7 of TS 23.501 [2].</w:t>
        </w:r>
      </w:ins>
    </w:p>
    <w:p w14:paraId="61A27CD5" w14:textId="77777777" w:rsidR="00E05383" w:rsidRPr="003D4ABF" w:rsidRDefault="00E05383" w:rsidP="00E05383">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19BF2B6" w14:textId="77777777" w:rsidR="00E05383" w:rsidRPr="003D4ABF" w:rsidRDefault="00E05383" w:rsidP="00E05383">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21F4CCCF" w14:textId="5C68F92D" w:rsidR="00FD0B62" w:rsidRPr="00E05383" w:rsidRDefault="00E05383" w:rsidP="00E05383">
      <w:r>
        <w:t>The 5G-RG and FN-RG procedure for associating applications to PDU Sessions based on URSP is defined in clause 9.5.2 of TS 23.316 [27].</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GoBack"/>
      <w:bookmarkEnd w:id="11"/>
      <w:bookmarkEnd w:id="16"/>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0564F" w14:textId="77777777" w:rsidR="0082194B" w:rsidRDefault="0082194B">
      <w:r>
        <w:separator/>
      </w:r>
    </w:p>
  </w:endnote>
  <w:endnote w:type="continuationSeparator" w:id="0">
    <w:p w14:paraId="48264FEE" w14:textId="77777777" w:rsidR="0082194B" w:rsidRDefault="0082194B">
      <w:r>
        <w:continuationSeparator/>
      </w:r>
    </w:p>
  </w:endnote>
  <w:endnote w:type="continuationNotice" w:id="1">
    <w:p w14:paraId="0CEB6B57" w14:textId="77777777" w:rsidR="0082194B" w:rsidRDefault="00821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1A3DE" w14:textId="77777777" w:rsidR="0082194B" w:rsidRDefault="0082194B">
      <w:r>
        <w:separator/>
      </w:r>
    </w:p>
  </w:footnote>
  <w:footnote w:type="continuationSeparator" w:id="0">
    <w:p w14:paraId="37FC3C32" w14:textId="77777777" w:rsidR="0082194B" w:rsidRDefault="0082194B">
      <w:r>
        <w:continuationSeparator/>
      </w:r>
    </w:p>
  </w:footnote>
  <w:footnote w:type="continuationNotice" w:id="1">
    <w:p w14:paraId="68D390C1" w14:textId="77777777" w:rsidR="0082194B" w:rsidRDefault="008219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1F7"/>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94B"/>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990"/>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855EA7-2DD3-45A5-87CE-D224046E6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1901</Words>
  <Characters>10839</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12715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1900-01-01T21:00:00Z</cp:lastPrinted>
  <dcterms:created xsi:type="dcterms:W3CDTF">2024-10-04T12:14:00Z</dcterms:created>
  <dcterms:modified xsi:type="dcterms:W3CDTF">2024-10-04T12:17:00Z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